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CFCE9" w14:textId="77777777" w:rsidR="00391742" w:rsidRDefault="00391742" w:rsidP="003917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PLOMER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fl.1498-1511)</w:t>
      </w:r>
    </w:p>
    <w:p w14:paraId="075F38E3" w14:textId="77777777" w:rsidR="00391742" w:rsidRDefault="00391742" w:rsidP="0039174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15FF74" w14:textId="77777777" w:rsidR="00391742" w:rsidRDefault="00391742" w:rsidP="0039174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F5FEAD" w14:textId="77777777" w:rsidR="00391742" w:rsidRDefault="00391742" w:rsidP="003917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1498-1511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Gloucestershire.</w:t>
      </w:r>
    </w:p>
    <w:p w14:paraId="0937FE4E" w14:textId="77777777" w:rsidR="00391742" w:rsidRDefault="00391742" w:rsidP="003917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4423A671" w14:textId="77777777" w:rsidR="00391742" w:rsidRDefault="00391742" w:rsidP="00391742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Pub. by The Society of Clerks of the Peace of Counties and Clerks of County Councils,1961 p.90)</w:t>
      </w:r>
    </w:p>
    <w:p w14:paraId="26B5080E" w14:textId="77777777" w:rsidR="00391742" w:rsidRDefault="00391742" w:rsidP="00391742">
      <w:pPr>
        <w:rPr>
          <w:rFonts w:ascii="Times New Roman" w:hAnsi="Times New Roman" w:cs="Times New Roman"/>
          <w:sz w:val="24"/>
          <w:szCs w:val="24"/>
        </w:rPr>
      </w:pPr>
    </w:p>
    <w:p w14:paraId="0A02D41C" w14:textId="77777777" w:rsidR="00391742" w:rsidRDefault="00391742" w:rsidP="00391742">
      <w:pPr>
        <w:rPr>
          <w:rFonts w:ascii="Times New Roman" w:hAnsi="Times New Roman" w:cs="Times New Roman"/>
          <w:sz w:val="24"/>
          <w:szCs w:val="24"/>
        </w:rPr>
      </w:pPr>
    </w:p>
    <w:p w14:paraId="298FF38A" w14:textId="77777777" w:rsidR="00391742" w:rsidRDefault="00391742" w:rsidP="003917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2018</w:t>
      </w:r>
    </w:p>
    <w:p w14:paraId="799E1375" w14:textId="77777777" w:rsidR="006B2F86" w:rsidRPr="00E71FC3" w:rsidRDefault="0039174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4A69E" w14:textId="77777777" w:rsidR="00391742" w:rsidRDefault="00391742" w:rsidP="00E71FC3">
      <w:r>
        <w:separator/>
      </w:r>
    </w:p>
  </w:endnote>
  <w:endnote w:type="continuationSeparator" w:id="0">
    <w:p w14:paraId="60BD9D2F" w14:textId="77777777" w:rsidR="00391742" w:rsidRDefault="0039174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35F3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D5B8D" w14:textId="77777777" w:rsidR="00391742" w:rsidRDefault="00391742" w:rsidP="00E71FC3">
      <w:r>
        <w:separator/>
      </w:r>
    </w:p>
  </w:footnote>
  <w:footnote w:type="continuationSeparator" w:id="0">
    <w:p w14:paraId="5BBD5E24" w14:textId="77777777" w:rsidR="00391742" w:rsidRDefault="0039174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742"/>
    <w:rsid w:val="001A7C09"/>
    <w:rsid w:val="0039174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AF7F2"/>
  <w15:chartTrackingRefBased/>
  <w15:docId w15:val="{451E77A9-6BD5-40C2-BE7A-439CA5B26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174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2018-10-04T18:45:00Z</dcterms:created>
  <dcterms:modified xsi:type="dcterms:W3CDTF">2018-10-04T18:45:00Z</dcterms:modified>
</cp:coreProperties>
</file>